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594E2" w14:textId="77777777" w:rsidR="00315935" w:rsidRDefault="00315935" w:rsidP="0031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NAPET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EBD56C7" w14:textId="77777777" w:rsidR="00315935" w:rsidRDefault="00315935" w:rsidP="0031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Merchant.</w:t>
      </w:r>
    </w:p>
    <w:p w14:paraId="00B6DE5F" w14:textId="77777777" w:rsidR="00315935" w:rsidRDefault="00315935" w:rsidP="00315935">
      <w:pPr>
        <w:rPr>
          <w:rFonts w:ascii="Times New Roman" w:hAnsi="Times New Roman" w:cs="Times New Roman"/>
        </w:rPr>
      </w:pPr>
    </w:p>
    <w:p w14:paraId="027DA055" w14:textId="1C298362" w:rsidR="00315935" w:rsidRDefault="00315935" w:rsidP="00315935">
      <w:pPr>
        <w:rPr>
          <w:rFonts w:ascii="Times New Roman" w:hAnsi="Times New Roman" w:cs="Times New Roman"/>
        </w:rPr>
      </w:pPr>
    </w:p>
    <w:p w14:paraId="0792D9F2" w14:textId="77777777" w:rsidR="00A55FAB" w:rsidRDefault="00A55FAB" w:rsidP="00A55F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Christopher </w:t>
      </w:r>
      <w:proofErr w:type="spellStart"/>
      <w:r>
        <w:rPr>
          <w:rFonts w:ascii="Times New Roman" w:hAnsi="Times New Roman" w:cs="Times New Roman"/>
        </w:rPr>
        <w:t>Creypolyng</w:t>
      </w:r>
      <w:proofErr w:type="spellEnd"/>
      <w:r>
        <w:rPr>
          <w:rFonts w:ascii="Times New Roman" w:hAnsi="Times New Roman" w:cs="Times New Roman"/>
        </w:rPr>
        <w:t>(q.v.) brought a plaint of account as receiver against</w:t>
      </w:r>
    </w:p>
    <w:p w14:paraId="27BFC9FE" w14:textId="77777777" w:rsidR="00A55FAB" w:rsidRDefault="00A55FAB" w:rsidP="00A55F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14:paraId="7FA211D3" w14:textId="098B7C89" w:rsidR="00A55FAB" w:rsidRDefault="00A55FAB" w:rsidP="0031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287C8ABD" w14:textId="77777777" w:rsidR="00315935" w:rsidRDefault="00315935" w:rsidP="0031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Tunstall, esquire(q.v.), brought a plaint of trespass against him.</w:t>
      </w:r>
    </w:p>
    <w:p w14:paraId="4CE339EE" w14:textId="77777777" w:rsidR="00315935" w:rsidRDefault="00315935" w:rsidP="0031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43232AB" w14:textId="77777777" w:rsidR="00315935" w:rsidRDefault="00315935" w:rsidP="00315935">
      <w:pPr>
        <w:rPr>
          <w:rFonts w:ascii="Times New Roman" w:hAnsi="Times New Roman" w:cs="Times New Roman"/>
        </w:rPr>
      </w:pPr>
    </w:p>
    <w:p w14:paraId="54CEAC20" w14:textId="77777777" w:rsidR="00315935" w:rsidRDefault="00315935" w:rsidP="00315935">
      <w:pPr>
        <w:rPr>
          <w:rFonts w:ascii="Times New Roman" w:hAnsi="Times New Roman" w:cs="Times New Roman"/>
        </w:rPr>
      </w:pPr>
    </w:p>
    <w:p w14:paraId="17AE37F2" w14:textId="47354094" w:rsidR="00315935" w:rsidRDefault="00315935" w:rsidP="0031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February 2019</w:t>
      </w:r>
    </w:p>
    <w:p w14:paraId="60FB3911" w14:textId="59AC5F21" w:rsidR="00A55FAB" w:rsidRDefault="00A55FAB" w:rsidP="003159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May 2020</w:t>
      </w:r>
    </w:p>
    <w:p w14:paraId="7E728813" w14:textId="77777777" w:rsidR="006B2F86" w:rsidRPr="00E71FC3" w:rsidRDefault="00A55FA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D3870" w14:textId="77777777" w:rsidR="00315935" w:rsidRDefault="00315935" w:rsidP="00E71FC3">
      <w:r>
        <w:separator/>
      </w:r>
    </w:p>
  </w:endnote>
  <w:endnote w:type="continuationSeparator" w:id="0">
    <w:p w14:paraId="396B2231" w14:textId="77777777" w:rsidR="00315935" w:rsidRDefault="003159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537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B453B" w14:textId="77777777" w:rsidR="00315935" w:rsidRDefault="00315935" w:rsidP="00E71FC3">
      <w:r>
        <w:separator/>
      </w:r>
    </w:p>
  </w:footnote>
  <w:footnote w:type="continuationSeparator" w:id="0">
    <w:p w14:paraId="065719CE" w14:textId="77777777" w:rsidR="00315935" w:rsidRDefault="003159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935"/>
    <w:rsid w:val="001A7C09"/>
    <w:rsid w:val="00315935"/>
    <w:rsid w:val="00577BD5"/>
    <w:rsid w:val="00656CBA"/>
    <w:rsid w:val="006A1F77"/>
    <w:rsid w:val="00733BE7"/>
    <w:rsid w:val="00A55FA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4ED63"/>
  <w15:chartTrackingRefBased/>
  <w15:docId w15:val="{A87AC6D1-9769-4857-8E88-1042EAF1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9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159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2019-03-03T21:19:00Z</dcterms:created>
  <dcterms:modified xsi:type="dcterms:W3CDTF">2020-05-01T10:18:00Z</dcterms:modified>
</cp:coreProperties>
</file>